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599" w:rsidRDefault="00623599" w:rsidP="006235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WISEMAN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23599" w:rsidRDefault="00623599" w:rsidP="006235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3599" w:rsidRDefault="00623599" w:rsidP="006235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3599" w:rsidRDefault="00623599" w:rsidP="006235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 Dorset,</w:t>
      </w:r>
    </w:p>
    <w:p w:rsidR="00623599" w:rsidRDefault="00623599" w:rsidP="006235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Deverose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23599" w:rsidRDefault="00623599" w:rsidP="006235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21-282)</w:t>
      </w:r>
    </w:p>
    <w:p w:rsidR="00623599" w:rsidRDefault="00623599" w:rsidP="006235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3599" w:rsidRDefault="00623599" w:rsidP="006235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3599" w:rsidRPr="00BB0EAC" w:rsidRDefault="00623599" w:rsidP="006235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p w:rsidR="006B2F86" w:rsidRPr="00623599" w:rsidRDefault="006235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6235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599" w:rsidRDefault="00623599" w:rsidP="00E71FC3">
      <w:pPr>
        <w:spacing w:after="0" w:line="240" w:lineRule="auto"/>
      </w:pPr>
      <w:r>
        <w:separator/>
      </w:r>
    </w:p>
  </w:endnote>
  <w:endnote w:type="continuationSeparator" w:id="0">
    <w:p w:rsidR="00623599" w:rsidRDefault="006235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599" w:rsidRDefault="00623599" w:rsidP="00E71FC3">
      <w:pPr>
        <w:spacing w:after="0" w:line="240" w:lineRule="auto"/>
      </w:pPr>
      <w:r>
        <w:separator/>
      </w:r>
    </w:p>
  </w:footnote>
  <w:footnote w:type="continuationSeparator" w:id="0">
    <w:p w:rsidR="00623599" w:rsidRDefault="006235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599"/>
    <w:rsid w:val="0062359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E1A98"/>
  <w15:chartTrackingRefBased/>
  <w15:docId w15:val="{9A5DFC6F-D1C4-4AB2-8F9B-CB001F24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235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2016-02-27T19:57:00Z</dcterms:created>
  <dcterms:modified xsi:type="dcterms:W3CDTF">2016-02-27T19:58:00Z</dcterms:modified>
</cp:coreProperties>
</file>